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28CDE2" w14:textId="77777777" w:rsidR="00F6076F" w:rsidRDefault="00F6076F" w:rsidP="00F6076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Hugh PAKINGTON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fl.1437)</w:t>
      </w:r>
    </w:p>
    <w:p w14:paraId="606F1F68" w14:textId="77777777" w:rsidR="00F6076F" w:rsidRDefault="00F6076F" w:rsidP="00F6076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Lichfield, Staffordshire. </w:t>
      </w:r>
      <w:proofErr w:type="spellStart"/>
      <w:r>
        <w:rPr>
          <w:rFonts w:cs="Times New Roman"/>
          <w:szCs w:val="24"/>
        </w:rPr>
        <w:t>Labourer</w:t>
      </w:r>
      <w:proofErr w:type="spellEnd"/>
      <w:r>
        <w:rPr>
          <w:rFonts w:cs="Times New Roman"/>
          <w:szCs w:val="24"/>
        </w:rPr>
        <w:t>.</w:t>
      </w:r>
    </w:p>
    <w:p w14:paraId="2214BD7D" w14:textId="77777777" w:rsidR="00F6076F" w:rsidRDefault="00F6076F" w:rsidP="00F6076F">
      <w:pPr>
        <w:pStyle w:val="NoSpacing"/>
        <w:rPr>
          <w:rFonts w:cs="Times New Roman"/>
          <w:szCs w:val="24"/>
        </w:rPr>
      </w:pPr>
    </w:p>
    <w:p w14:paraId="10B61CAF" w14:textId="77777777" w:rsidR="00F6076F" w:rsidRDefault="00F6076F" w:rsidP="00F6076F">
      <w:pPr>
        <w:pStyle w:val="NoSpacing"/>
        <w:rPr>
          <w:rFonts w:cs="Times New Roman"/>
          <w:szCs w:val="24"/>
        </w:rPr>
      </w:pPr>
    </w:p>
    <w:p w14:paraId="357728DC" w14:textId="77777777" w:rsidR="00F6076F" w:rsidRDefault="00F6076F" w:rsidP="00F6076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Maud(q.v.).</w:t>
      </w:r>
    </w:p>
    <w:p w14:paraId="37675E1C" w14:textId="77777777" w:rsidR="00F6076F" w:rsidRDefault="00F6076F" w:rsidP="00F6076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 </w:t>
      </w:r>
      <w:hyperlink r:id="rId6" w:history="1">
        <w:r w:rsidRPr="002B19BC">
          <w:rPr>
            <w:rStyle w:val="Hyperlink"/>
            <w:rFonts w:cs="Times New Roman"/>
            <w:szCs w:val="24"/>
          </w:rPr>
          <w:t>https://waalt.uh.edu/index.php/CP40/705</w:t>
        </w:r>
      </w:hyperlink>
      <w:r>
        <w:rPr>
          <w:rFonts w:cs="Times New Roman"/>
          <w:szCs w:val="24"/>
        </w:rPr>
        <w:t xml:space="preserve"> )</w:t>
      </w:r>
    </w:p>
    <w:p w14:paraId="13921804" w14:textId="77777777" w:rsidR="00F6076F" w:rsidRDefault="00F6076F" w:rsidP="00F6076F">
      <w:pPr>
        <w:pStyle w:val="NoSpacing"/>
        <w:rPr>
          <w:rFonts w:cs="Times New Roman"/>
          <w:szCs w:val="24"/>
        </w:rPr>
      </w:pPr>
    </w:p>
    <w:p w14:paraId="66AFFBA3" w14:textId="77777777" w:rsidR="00F6076F" w:rsidRDefault="00F6076F" w:rsidP="00F6076F">
      <w:pPr>
        <w:pStyle w:val="NoSpacing"/>
        <w:rPr>
          <w:rFonts w:cs="Times New Roman"/>
          <w:szCs w:val="24"/>
        </w:rPr>
      </w:pPr>
    </w:p>
    <w:p w14:paraId="0855802C" w14:textId="77777777" w:rsidR="00F6076F" w:rsidRDefault="00F6076F" w:rsidP="00F6076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1437</w:t>
      </w:r>
      <w:r>
        <w:rPr>
          <w:rFonts w:cs="Times New Roman"/>
          <w:szCs w:val="24"/>
        </w:rPr>
        <w:tab/>
        <w:t xml:space="preserve">Hugh </w:t>
      </w:r>
      <w:proofErr w:type="spellStart"/>
      <w:r>
        <w:rPr>
          <w:rFonts w:cs="Times New Roman"/>
          <w:szCs w:val="24"/>
        </w:rPr>
        <w:t>Blawedon</w:t>
      </w:r>
      <w:proofErr w:type="spellEnd"/>
      <w:r>
        <w:rPr>
          <w:rFonts w:cs="Times New Roman"/>
          <w:szCs w:val="24"/>
        </w:rPr>
        <w:t xml:space="preserve">(q.v.) brought a plaint of debt against them, Andrew </w:t>
      </w:r>
      <w:proofErr w:type="spellStart"/>
      <w:r>
        <w:rPr>
          <w:rFonts w:cs="Times New Roman"/>
          <w:szCs w:val="24"/>
        </w:rPr>
        <w:t>Serche</w:t>
      </w:r>
      <w:proofErr w:type="spellEnd"/>
    </w:p>
    <w:p w14:paraId="5322D74C" w14:textId="77777777" w:rsidR="00F6076F" w:rsidRDefault="00F6076F" w:rsidP="00F6076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of Lichfield(q.v.) and William Bromley of Lichfield(q.v.).   (ibid.)</w:t>
      </w:r>
    </w:p>
    <w:p w14:paraId="7AAA6B1A" w14:textId="77777777" w:rsidR="00F6076F" w:rsidRDefault="00F6076F" w:rsidP="00F6076F">
      <w:pPr>
        <w:pStyle w:val="NoSpacing"/>
        <w:rPr>
          <w:rFonts w:cs="Times New Roman"/>
          <w:szCs w:val="24"/>
        </w:rPr>
      </w:pPr>
    </w:p>
    <w:p w14:paraId="76DBC53E" w14:textId="77777777" w:rsidR="00F6076F" w:rsidRDefault="00F6076F" w:rsidP="00F6076F">
      <w:pPr>
        <w:pStyle w:val="NoSpacing"/>
        <w:rPr>
          <w:rFonts w:cs="Times New Roman"/>
          <w:szCs w:val="24"/>
        </w:rPr>
      </w:pPr>
    </w:p>
    <w:p w14:paraId="682AE504" w14:textId="77777777" w:rsidR="00F6076F" w:rsidRDefault="00F6076F" w:rsidP="00F6076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5 August 2023</w:t>
      </w:r>
    </w:p>
    <w:p w14:paraId="40231FE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CE8300" w14:textId="77777777" w:rsidR="00F6076F" w:rsidRDefault="00F6076F" w:rsidP="009139A6">
      <w:r>
        <w:separator/>
      </w:r>
    </w:p>
  </w:endnote>
  <w:endnote w:type="continuationSeparator" w:id="0">
    <w:p w14:paraId="6E55458F" w14:textId="77777777" w:rsidR="00F6076F" w:rsidRDefault="00F6076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DECA7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3BA72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42A5C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8C46A7" w14:textId="77777777" w:rsidR="00F6076F" w:rsidRDefault="00F6076F" w:rsidP="009139A6">
      <w:r>
        <w:separator/>
      </w:r>
    </w:p>
  </w:footnote>
  <w:footnote w:type="continuationSeparator" w:id="0">
    <w:p w14:paraId="56AFAB10" w14:textId="77777777" w:rsidR="00F6076F" w:rsidRDefault="00F6076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70D10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992C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30A38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076F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  <w:rsid w:val="00F60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9D791B"/>
  <w15:chartTrackingRefBased/>
  <w15:docId w15:val="{20A5ADB8-6B07-4E46-A99B-F9B0D42F0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F6076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05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52</Words>
  <Characters>303</Characters>
  <Application>Microsoft Office Word</Application>
  <DocSecurity>0</DocSecurity>
  <Lines>2</Lines>
  <Paragraphs>1</Paragraphs>
  <ScaleCrop>false</ScaleCrop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2023-09-10T10:50:00Z</dcterms:created>
  <dcterms:modified xsi:type="dcterms:W3CDTF">2023-09-10T10:51:00Z</dcterms:modified>
</cp:coreProperties>
</file>